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F55AC" w14:textId="77777777" w:rsidR="00A512B9" w:rsidRDefault="00A512B9" w:rsidP="00A512B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  </w:t>
      </w:r>
      <w:proofErr w:type="gramStart"/>
      <w:r>
        <w:t xml:space="preserve">   (</w:t>
      </w:r>
      <w:proofErr w:type="gramEnd"/>
      <w:r>
        <w:t>fl.1479)</w:t>
      </w:r>
    </w:p>
    <w:p w14:paraId="28B6AD3C" w14:textId="77777777" w:rsidR="00A512B9" w:rsidRDefault="00A512B9" w:rsidP="00A512B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Newenton</w:t>
      </w:r>
      <w:proofErr w:type="spellEnd"/>
      <w:r>
        <w:t>, Kent.</w:t>
      </w:r>
    </w:p>
    <w:p w14:paraId="0320931E" w14:textId="77777777" w:rsidR="00A512B9" w:rsidRDefault="00A512B9" w:rsidP="00A512B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3B8A1D8" w14:textId="77777777" w:rsidR="00A512B9" w:rsidRDefault="00A512B9" w:rsidP="00A512B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D259AF0" w14:textId="77777777" w:rsidR="00A512B9" w:rsidRDefault="00A512B9" w:rsidP="00A512B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505)</w:t>
      </w:r>
    </w:p>
    <w:p w14:paraId="16B5ADE6" w14:textId="77777777" w:rsidR="00A512B9" w:rsidRDefault="00A512B9" w:rsidP="00A512B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2DD19AF" w14:textId="77777777" w:rsidR="00A512B9" w:rsidRDefault="00A512B9" w:rsidP="00A512B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72F3335" w14:textId="77777777" w:rsidR="00A512B9" w:rsidRDefault="00A512B9" w:rsidP="00A512B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38CC298F" w14:textId="77777777" w:rsidR="006B2F86" w:rsidRPr="00E71FC3" w:rsidRDefault="00A512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F34B0" w14:textId="77777777" w:rsidR="00A512B9" w:rsidRDefault="00A512B9" w:rsidP="00E71FC3">
      <w:pPr>
        <w:spacing w:after="0" w:line="240" w:lineRule="auto"/>
      </w:pPr>
      <w:r>
        <w:separator/>
      </w:r>
    </w:p>
  </w:endnote>
  <w:endnote w:type="continuationSeparator" w:id="0">
    <w:p w14:paraId="0CEAC642" w14:textId="77777777" w:rsidR="00A512B9" w:rsidRDefault="00A512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7E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F6684" w14:textId="77777777" w:rsidR="00A512B9" w:rsidRDefault="00A512B9" w:rsidP="00E71FC3">
      <w:pPr>
        <w:spacing w:after="0" w:line="240" w:lineRule="auto"/>
      </w:pPr>
      <w:r>
        <w:separator/>
      </w:r>
    </w:p>
  </w:footnote>
  <w:footnote w:type="continuationSeparator" w:id="0">
    <w:p w14:paraId="4A3DEC4C" w14:textId="77777777" w:rsidR="00A512B9" w:rsidRDefault="00A512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2B9"/>
    <w:rsid w:val="001A7C09"/>
    <w:rsid w:val="00577BD5"/>
    <w:rsid w:val="00656CBA"/>
    <w:rsid w:val="006A1F77"/>
    <w:rsid w:val="00733BE7"/>
    <w:rsid w:val="00A512B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318"/>
  <w15:chartTrackingRefBased/>
  <w15:docId w15:val="{0A6DA9B7-DF0A-4129-A267-9B68C511F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2018-02-01T08:23:00Z</dcterms:created>
  <dcterms:modified xsi:type="dcterms:W3CDTF">2018-02-01T08:24:00Z</dcterms:modified>
</cp:coreProperties>
</file>